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FCD33" w14:textId="77777777" w:rsidR="00C12D8F" w:rsidRDefault="00C12D8F" w:rsidP="00296D03">
      <w:pPr>
        <w:rPr>
          <w:rFonts w:ascii="Source Sans Pro" w:hAnsi="Source Sans Pro"/>
        </w:rPr>
      </w:pPr>
    </w:p>
    <w:p w14:paraId="6BCDFA5A" w14:textId="77777777" w:rsidR="006A3EE0" w:rsidRDefault="006A3EE0" w:rsidP="006A3EE0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580A2F80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19CD356B" w14:textId="619736B7" w:rsidR="006A3EE0" w:rsidRDefault="006A3EE0" w:rsidP="006A3EE0">
      <w:pPr>
        <w:jc w:val="right"/>
        <w:rPr>
          <w:rFonts w:ascii="Source Sans Pro" w:hAnsi="Source Sans Pro" w:cs="Tahoma"/>
          <w:b/>
          <w:color w:val="1F3864"/>
        </w:rPr>
      </w:pPr>
      <w:r w:rsidRPr="005230C6">
        <w:rPr>
          <w:rFonts w:ascii="Source Sans Pro" w:hAnsi="Source Sans Pro" w:cs="Tahoma"/>
          <w:b/>
          <w:color w:val="1F3864"/>
        </w:rPr>
        <w:t xml:space="preserve">Priloga </w:t>
      </w:r>
      <w:r w:rsidR="00A96BFA">
        <w:rPr>
          <w:rFonts w:ascii="Source Sans Pro" w:hAnsi="Source Sans Pro" w:cs="Tahoma"/>
          <w:b/>
          <w:color w:val="1F3864"/>
        </w:rPr>
        <w:t>1</w:t>
      </w:r>
      <w:r w:rsidR="00724946">
        <w:rPr>
          <w:rFonts w:ascii="Source Sans Pro" w:hAnsi="Source Sans Pro" w:cs="Tahoma"/>
          <w:b/>
          <w:color w:val="1F3864"/>
        </w:rPr>
        <w:t>1</w:t>
      </w:r>
    </w:p>
    <w:p w14:paraId="7086FD45" w14:textId="77777777" w:rsidR="006A3EE0" w:rsidRPr="005230C6" w:rsidRDefault="006A3EE0" w:rsidP="006A3EE0">
      <w:pPr>
        <w:jc w:val="right"/>
        <w:rPr>
          <w:rFonts w:ascii="Source Sans Pro" w:hAnsi="Source Sans Pro"/>
        </w:rPr>
      </w:pPr>
    </w:p>
    <w:p w14:paraId="05AF3123" w14:textId="77777777" w:rsidR="006A3EE0" w:rsidRPr="005230C6" w:rsidRDefault="006A3EE0" w:rsidP="006A3EE0">
      <w:pPr>
        <w:pStyle w:val="Heading2"/>
        <w:rPr>
          <w:rFonts w:ascii="Source Sans Pro" w:hAnsi="Source Sans Pro"/>
          <w:sz w:val="24"/>
          <w:szCs w:val="24"/>
        </w:rPr>
      </w:pPr>
      <w:r w:rsidRPr="005230C6">
        <w:rPr>
          <w:rFonts w:ascii="Source Sans Pro" w:hAnsi="Source Sans Pro"/>
          <w:sz w:val="24"/>
          <w:szCs w:val="24"/>
        </w:rPr>
        <w:t>POOBLASTILO ZA PRIDOBITEV POTRDILA IZ KAZENSKE EVIDENCE - PRAVNA OSEBA</w:t>
      </w:r>
    </w:p>
    <w:p w14:paraId="2CFCC2F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7CF460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____________________________________________________________________________</w:t>
      </w:r>
    </w:p>
    <w:p w14:paraId="65BD85E1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(naziv pooblastitelja)</w:t>
      </w:r>
    </w:p>
    <w:p w14:paraId="32C5E9C6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6DA60D0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 xml:space="preserve">pooblaščam </w:t>
      </w:r>
    </w:p>
    <w:p w14:paraId="164E6C95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0491E44" w14:textId="31BA6882" w:rsidR="00300D07" w:rsidRPr="00BF353D" w:rsidRDefault="00300D07" w:rsidP="00300D07">
      <w:pPr>
        <w:jc w:val="both"/>
        <w:rPr>
          <w:rFonts w:ascii="Source Sans Pro" w:hAnsi="Source Sans Pro" w:cs="Tahoma"/>
        </w:rPr>
      </w:pPr>
      <w:r w:rsidRPr="00BF353D">
        <w:rPr>
          <w:rFonts w:ascii="Source Sans Pro" w:hAnsi="Source Sans Pro" w:cs="Tahoma"/>
        </w:rPr>
        <w:t xml:space="preserve">naročnika Javno podjetje OKOLJE Piran, d.o.o., </w:t>
      </w:r>
      <w:proofErr w:type="spellStart"/>
      <w:r w:rsidRPr="00BF353D">
        <w:rPr>
          <w:rFonts w:ascii="Source Sans Pro" w:hAnsi="Source Sans Pro" w:cs="Tahoma"/>
        </w:rPr>
        <w:t>Arze</w:t>
      </w:r>
      <w:proofErr w:type="spellEnd"/>
      <w:r w:rsidRPr="00BF353D">
        <w:rPr>
          <w:rFonts w:ascii="Source Sans Pro" w:hAnsi="Source Sans Pro" w:cs="Tahoma"/>
        </w:rPr>
        <w:t xml:space="preserve"> 1b, 6330 Piran, da lahko za potrebe </w:t>
      </w:r>
      <w:r w:rsidRPr="0005079C">
        <w:rPr>
          <w:rFonts w:ascii="Source Sans Pro" w:hAnsi="Source Sans Pro" w:cs="Tahoma"/>
        </w:rPr>
        <w:t>preverjanja izpolnjevanja pogojev v postopku javnega razpisa »</w:t>
      </w:r>
      <w:r w:rsidR="00D43D44">
        <w:rPr>
          <w:rFonts w:ascii="Source Sans Pro" w:hAnsi="Source Sans Pro" w:cs="Tahoma"/>
        </w:rPr>
        <w:t xml:space="preserve">IZBIRA IZVAJALCA ZA </w:t>
      </w:r>
      <w:r w:rsidRPr="0005079C">
        <w:rPr>
          <w:rFonts w:ascii="Source Sans Pro" w:hAnsi="Source Sans Pro" w:cs="Tahoma"/>
        </w:rPr>
        <w:t xml:space="preserve">IZVAJANJE STORITEV ČIŠČENJA IN VZDRŽEVANJA JAVNIH POVRŠIN </w:t>
      </w:r>
      <w:r w:rsidR="008A1E8E">
        <w:rPr>
          <w:rFonts w:ascii="Source Sans Pro" w:hAnsi="Source Sans Pro" w:cs="Tahoma"/>
        </w:rPr>
        <w:t xml:space="preserve">IN OBJEKTOV </w:t>
      </w:r>
      <w:r w:rsidRPr="0005079C">
        <w:rPr>
          <w:rFonts w:ascii="Source Sans Pro" w:hAnsi="Source Sans Pro" w:cs="Tahoma"/>
        </w:rPr>
        <w:t>NA OBMOČJU OBČINE PIRAN</w:t>
      </w:r>
      <w:r w:rsidRPr="00BF353D">
        <w:rPr>
          <w:rFonts w:ascii="Source Sans Pro" w:hAnsi="Source Sans Pro" w:cs="Tahoma"/>
        </w:rPr>
        <w:t>«</w:t>
      </w:r>
      <w:r w:rsidRPr="00BF353D">
        <w:rPr>
          <w:rFonts w:ascii="Source Sans Pro" w:hAnsi="Source Sans Pro"/>
          <w:iCs/>
        </w:rPr>
        <w:t xml:space="preserve"> </w:t>
      </w:r>
      <w:r w:rsidRPr="002D0C68">
        <w:rPr>
          <w:rFonts w:ascii="Source Sans Pro" w:hAnsi="Source Sans Pro" w:cs="Tahoma"/>
          <w:bCs/>
        </w:rPr>
        <w:t xml:space="preserve">objavljenim na portalu javnih naročil, štev.______________, z dne _____________,  in na portalu TED z dne </w:t>
      </w:r>
      <w:r w:rsidRPr="002D0C68">
        <w:rPr>
          <w:rFonts w:ascii="Source Sans Pro" w:hAnsi="Source Sans Pro"/>
          <w:bCs/>
        </w:rPr>
        <w:t>(Dodatek k Ur. l EU št</w:t>
      </w:r>
      <w:r>
        <w:rPr>
          <w:rFonts w:ascii="Source Sans Pro" w:hAnsi="Source Sans Pro"/>
          <w:bCs/>
        </w:rPr>
        <w:t xml:space="preserve"> ___________________</w:t>
      </w:r>
      <w:r w:rsidRPr="002D0C68">
        <w:rPr>
          <w:rFonts w:ascii="Source Sans Pro" w:hAnsi="Source Sans Pro"/>
          <w:bCs/>
        </w:rPr>
        <w:t xml:space="preserve"> dne </w:t>
      </w:r>
      <w:r>
        <w:rPr>
          <w:rFonts w:ascii="Source Sans Pro" w:hAnsi="Source Sans Pro"/>
          <w:bCs/>
        </w:rPr>
        <w:t>_________________</w:t>
      </w:r>
      <w:r w:rsidRPr="002D0C68">
        <w:rPr>
          <w:rFonts w:ascii="Source Sans Pro" w:hAnsi="Source Sans Pro" w:cs="Tahoma"/>
          <w:bCs/>
        </w:rPr>
        <w:t>«</w:t>
      </w:r>
      <w:r>
        <w:rPr>
          <w:rFonts w:ascii="Source Sans Pro" w:hAnsi="Source Sans Pro" w:cs="Tahoma"/>
          <w:bCs/>
        </w:rPr>
        <w:t xml:space="preserve"> </w:t>
      </w:r>
      <w:r w:rsidRPr="00BF353D">
        <w:rPr>
          <w:rFonts w:ascii="Source Sans Pro" w:hAnsi="Source Sans Pro" w:cs="Tahoma"/>
        </w:rPr>
        <w:t>pridobi potrdilo iz kazenske evidence.</w:t>
      </w:r>
    </w:p>
    <w:p w14:paraId="301ACB4E" w14:textId="77777777" w:rsidR="00300D07" w:rsidRPr="00AD250E" w:rsidRDefault="00300D07" w:rsidP="00300D07">
      <w:pPr>
        <w:jc w:val="both"/>
        <w:rPr>
          <w:rFonts w:ascii="Source Sans Pro" w:hAnsi="Source Sans Pro" w:cs="Tahoma"/>
        </w:rPr>
      </w:pPr>
    </w:p>
    <w:p w14:paraId="2ADF78D2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A2AE8E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Podatki o pravni osebi:</w:t>
      </w:r>
    </w:p>
    <w:p w14:paraId="3B36C7BB" w14:textId="77777777" w:rsidR="006A3EE0" w:rsidRDefault="006A3EE0" w:rsidP="006A3EE0">
      <w:pPr>
        <w:jc w:val="both"/>
        <w:rPr>
          <w:rFonts w:ascii="Source Sans Pro" w:hAnsi="Source Sans Pro" w:cs="Tahoma"/>
        </w:rPr>
      </w:pPr>
    </w:p>
    <w:p w14:paraId="3F991F89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05B92F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Polno ime podjetja:  _______________________________________________________________</w:t>
      </w:r>
    </w:p>
    <w:p w14:paraId="042344B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5810C320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Sedež podjetja: _________________________________________________________________</w:t>
      </w:r>
    </w:p>
    <w:p w14:paraId="161A92D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14812C3D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Občina sedeža podjetja: ___________________________________________________________</w:t>
      </w:r>
    </w:p>
    <w:p w14:paraId="3A8ACE9E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7A254E8C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Številka vpisa v sodni register (št. vložka): ______________________________________________</w:t>
      </w:r>
    </w:p>
    <w:p w14:paraId="0443582F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69AB85A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Matična številka podjetja: __________________________________________________________</w:t>
      </w:r>
    </w:p>
    <w:p w14:paraId="189F0DCB" w14:textId="77777777" w:rsidR="006A3EE0" w:rsidRPr="005230C6" w:rsidRDefault="006A3EE0" w:rsidP="006A3EE0">
      <w:pPr>
        <w:jc w:val="both"/>
        <w:rPr>
          <w:rFonts w:ascii="Source Sans Pro" w:hAnsi="Source Sans Pro" w:cs="Tahoma"/>
        </w:rPr>
      </w:pPr>
    </w:p>
    <w:p w14:paraId="28E0E7F5" w14:textId="77777777" w:rsidR="006A3EE0" w:rsidRDefault="006A3EE0" w:rsidP="006A3EE0">
      <w:pPr>
        <w:pStyle w:val="BodyTextIndent"/>
        <w:ind w:left="0"/>
        <w:rPr>
          <w:rFonts w:ascii="Source Sans Pro" w:hAnsi="Source Sans Pro" w:cs="Tahoma"/>
        </w:rPr>
      </w:pPr>
    </w:p>
    <w:p w14:paraId="572F7938" w14:textId="77777777" w:rsidR="006A3EE0" w:rsidRPr="005230C6" w:rsidRDefault="006A3EE0" w:rsidP="006A3EE0">
      <w:pPr>
        <w:pStyle w:val="BodyTextIndent"/>
        <w:ind w:left="0"/>
        <w:rPr>
          <w:rFonts w:ascii="Source Sans Pro" w:hAnsi="Source Sans Pro" w:cs="Tahom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9"/>
        <w:gridCol w:w="1957"/>
        <w:gridCol w:w="4016"/>
      </w:tblGrid>
      <w:tr w:rsidR="006A3EE0" w:rsidRPr="005230C6" w14:paraId="57111881" w14:textId="77777777" w:rsidTr="006301EA">
        <w:tc>
          <w:tcPr>
            <w:tcW w:w="3099" w:type="dxa"/>
          </w:tcPr>
          <w:p w14:paraId="534A43A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Datum: __________________</w:t>
            </w:r>
          </w:p>
        </w:tc>
        <w:tc>
          <w:tcPr>
            <w:tcW w:w="1957" w:type="dxa"/>
          </w:tcPr>
          <w:p w14:paraId="6312C74B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Žig:</w:t>
            </w:r>
          </w:p>
        </w:tc>
        <w:tc>
          <w:tcPr>
            <w:tcW w:w="4016" w:type="dxa"/>
          </w:tcPr>
          <w:p w14:paraId="62746FB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Ime in priimek zakonitega zastopnik:</w:t>
            </w:r>
          </w:p>
          <w:p w14:paraId="27EEE021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1219164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  <w:p w14:paraId="67775AEE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</w:p>
          <w:p w14:paraId="68E859D0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Podpis:</w:t>
            </w:r>
          </w:p>
          <w:p w14:paraId="34CA7C58" w14:textId="77777777" w:rsidR="006A3EE0" w:rsidRPr="005230C6" w:rsidRDefault="006A3EE0" w:rsidP="006301EA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</w:tc>
      </w:tr>
    </w:tbl>
    <w:p w14:paraId="45E5F337" w14:textId="77777777" w:rsidR="006A3EE0" w:rsidRPr="005230C6" w:rsidRDefault="006A3EE0" w:rsidP="006A3EE0">
      <w:pPr>
        <w:rPr>
          <w:rFonts w:ascii="Source Sans Pro" w:hAnsi="Source Sans Pro" w:cs="Tahoma"/>
          <w:b/>
          <w:color w:val="1F3864"/>
        </w:rPr>
      </w:pPr>
    </w:p>
    <w:p w14:paraId="5BF428C9" w14:textId="77777777" w:rsidR="00FE2B1E" w:rsidRPr="00AA1D0F" w:rsidRDefault="00FE2B1E" w:rsidP="00296D03">
      <w:pPr>
        <w:rPr>
          <w:rFonts w:ascii="Source Sans Pro" w:hAnsi="Source Sans Pro"/>
        </w:rPr>
      </w:pPr>
    </w:p>
    <w:sectPr w:rsidR="00FE2B1E" w:rsidRPr="00AA1D0F" w:rsidSect="00803C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D92B1" w14:textId="77777777" w:rsidR="00D97E3E" w:rsidRDefault="00D97E3E" w:rsidP="00A05ABC">
      <w:r>
        <w:separator/>
      </w:r>
    </w:p>
  </w:endnote>
  <w:endnote w:type="continuationSeparator" w:id="0">
    <w:p w14:paraId="75CB8708" w14:textId="77777777" w:rsidR="00D97E3E" w:rsidRDefault="00D97E3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7214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EEFE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350D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C63101C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F6DDA96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86BE" w14:textId="77777777" w:rsidR="00D97E3E" w:rsidRDefault="00D97E3E" w:rsidP="00A05ABC">
      <w:r>
        <w:separator/>
      </w:r>
    </w:p>
  </w:footnote>
  <w:footnote w:type="continuationSeparator" w:id="0">
    <w:p w14:paraId="6547C6A5" w14:textId="77777777" w:rsidR="00D97E3E" w:rsidRDefault="00D97E3E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1E6E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556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1D20D8AA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1024A47D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698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303EBF5" wp14:editId="687FE5E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E0"/>
    <w:rsid w:val="00020E5B"/>
    <w:rsid w:val="00056969"/>
    <w:rsid w:val="0006670B"/>
    <w:rsid w:val="000F4055"/>
    <w:rsid w:val="001B54FE"/>
    <w:rsid w:val="001C5BAD"/>
    <w:rsid w:val="00296D03"/>
    <w:rsid w:val="002A5252"/>
    <w:rsid w:val="002C0A12"/>
    <w:rsid w:val="002C7B64"/>
    <w:rsid w:val="00300D07"/>
    <w:rsid w:val="003236B1"/>
    <w:rsid w:val="0033011D"/>
    <w:rsid w:val="00331932"/>
    <w:rsid w:val="0036526B"/>
    <w:rsid w:val="003734D1"/>
    <w:rsid w:val="003D1D53"/>
    <w:rsid w:val="00422735"/>
    <w:rsid w:val="00480D81"/>
    <w:rsid w:val="00496365"/>
    <w:rsid w:val="004A44B3"/>
    <w:rsid w:val="00524004"/>
    <w:rsid w:val="00546255"/>
    <w:rsid w:val="00611979"/>
    <w:rsid w:val="0063725A"/>
    <w:rsid w:val="00647277"/>
    <w:rsid w:val="006A3EE0"/>
    <w:rsid w:val="007028B5"/>
    <w:rsid w:val="007059DF"/>
    <w:rsid w:val="007112EA"/>
    <w:rsid w:val="00724946"/>
    <w:rsid w:val="00726EBD"/>
    <w:rsid w:val="00754264"/>
    <w:rsid w:val="00803CFB"/>
    <w:rsid w:val="00845E55"/>
    <w:rsid w:val="00864A4E"/>
    <w:rsid w:val="008A018F"/>
    <w:rsid w:val="008A1E8E"/>
    <w:rsid w:val="008E4FD5"/>
    <w:rsid w:val="00911156"/>
    <w:rsid w:val="00914DB0"/>
    <w:rsid w:val="00920ECE"/>
    <w:rsid w:val="00986832"/>
    <w:rsid w:val="009A1197"/>
    <w:rsid w:val="00A05ABC"/>
    <w:rsid w:val="00A96BFA"/>
    <w:rsid w:val="00AA1331"/>
    <w:rsid w:val="00AA1D0F"/>
    <w:rsid w:val="00B0515E"/>
    <w:rsid w:val="00C12D8F"/>
    <w:rsid w:val="00C135F5"/>
    <w:rsid w:val="00C30DD5"/>
    <w:rsid w:val="00CB3C88"/>
    <w:rsid w:val="00CE4F61"/>
    <w:rsid w:val="00CF23BA"/>
    <w:rsid w:val="00D108B8"/>
    <w:rsid w:val="00D43D44"/>
    <w:rsid w:val="00D97E3E"/>
    <w:rsid w:val="00DB4415"/>
    <w:rsid w:val="00DC167A"/>
    <w:rsid w:val="00DD135C"/>
    <w:rsid w:val="00DF6F71"/>
    <w:rsid w:val="00E03789"/>
    <w:rsid w:val="00E32DA6"/>
    <w:rsid w:val="00EB5B38"/>
    <w:rsid w:val="00EF135F"/>
    <w:rsid w:val="00EF258E"/>
    <w:rsid w:val="00F64621"/>
    <w:rsid w:val="00F84557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D5203"/>
  <w15:chartTrackingRefBased/>
  <w15:docId w15:val="{3E247F88-0D2B-4A6E-991F-F00F0D4A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6A3EE0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A3EE0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A3E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A3EE0"/>
    <w:rPr>
      <w:rFonts w:ascii="Century Schoolbook" w:eastAsia="Times New Roman" w:hAnsi="Century Schoolbook" w:cs="Times New Roman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12</cp:revision>
  <cp:lastPrinted>2022-01-11T13:32:00Z</cp:lastPrinted>
  <dcterms:created xsi:type="dcterms:W3CDTF">2021-12-27T12:51:00Z</dcterms:created>
  <dcterms:modified xsi:type="dcterms:W3CDTF">2022-10-26T09:56:00Z</dcterms:modified>
</cp:coreProperties>
</file>